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68BECBC0" w14:textId="77777777" w:rsidTr="00A54692">
        <w:tc>
          <w:tcPr>
            <w:tcW w:w="9062" w:type="dxa"/>
          </w:tcPr>
          <w:p w14:paraId="14FDD41B" w14:textId="77777777" w:rsidR="0002103C" w:rsidRPr="0098366D" w:rsidRDefault="00136DA9" w:rsidP="00136DA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36DA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réclamation de paiement de majorations de salaire pour travail d’un jour férié</w:t>
            </w:r>
          </w:p>
        </w:tc>
      </w:tr>
    </w:tbl>
    <w:p w14:paraId="7A9B6A93" w14:textId="77777777" w:rsidR="000B7E02" w:rsidRDefault="000B7E0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0B7E02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375483D6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0527B1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748ECBC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0B7E0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0B7E0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3AEB7CD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Majorations de salaire pour travail un jour férié</w:t>
      </w:r>
    </w:p>
    <w:p w14:paraId="60CDDC3B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Lieu, Date,</w:t>
      </w:r>
    </w:p>
    <w:p w14:paraId="5486BC71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Madame, Monsieur,</w:t>
      </w:r>
    </w:p>
    <w:p w14:paraId="4FF8224D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Le &lt; date &gt;, j’ai effectué &lt; nombre d’heures &gt; heures de travail.</w:t>
      </w:r>
    </w:p>
    <w:p w14:paraId="7D48C959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Ce jour étant un jour férié, je suis donc étonné que les majorations de salaire pour travail un jour férié prévues &lt; par notre convention collective ou par le code du travail &gt; ne m’aient pas encore été payées.</w:t>
      </w:r>
    </w:p>
    <w:p w14:paraId="6C615251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i/>
          <w:iCs/>
          <w:u w:val="single"/>
          <w:lang w:eastAsia="fr-FR"/>
        </w:rPr>
        <w:t>S’il s’agit du 1er mai :</w:t>
      </w:r>
      <w:r w:rsidRPr="000B7E02">
        <w:rPr>
          <w:rFonts w:ascii="Arial" w:eastAsia="Times New Roman" w:hAnsi="Arial" w:cs="Arial"/>
          <w:bCs/>
          <w:lang w:eastAsia="fr-FR"/>
        </w:rPr>
        <w:t xml:space="preserve"> En effet, l’article L. 3133-6 du code du travail prévoit une majoration de salaire de 100 % en cas de travail un 1er mai.</w:t>
      </w:r>
    </w:p>
    <w:p w14:paraId="6C9FD859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i/>
          <w:iCs/>
          <w:u w:val="single"/>
          <w:lang w:eastAsia="fr-FR"/>
        </w:rPr>
        <w:t>S’il s’agit d’un jour férié autre que le 1er mai :</w:t>
      </w:r>
      <w:r w:rsidRPr="000B7E02">
        <w:rPr>
          <w:rFonts w:ascii="Arial" w:eastAsia="Times New Roman" w:hAnsi="Arial" w:cs="Arial"/>
          <w:bCs/>
          <w:lang w:eastAsia="fr-FR"/>
        </w:rPr>
        <w:t xml:space="preserve"> En effet, notre convention collective prévoit une majoration de salaire de &lt; majoration de salaire prévue &gt; en cas de travail un jour férié.</w:t>
      </w:r>
    </w:p>
    <w:p w14:paraId="4B3BAFF7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Les majorations de salaire qui me sont dues sont donc de : &lt; détaillez votre calcul &gt;</w:t>
      </w:r>
    </w:p>
    <w:p w14:paraId="4BDA6448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S’agissant à n’en pas douter d’un regrettable oubli, je vous demande de bien vouloir procéder au règlement de ces majorations de salaire sur ma prochaine fiche de paie.</w:t>
      </w:r>
    </w:p>
    <w:p w14:paraId="1445F7EC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B44E370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7CD61D32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D2AFB61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4FA8797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A306D0C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ED419E1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9F1D99B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E35D55E" w14:textId="77777777" w:rsidR="000B7E02" w:rsidRDefault="000B7E02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0B7E02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demandé le paiement de ces majorations</w:t>
      </w:r>
    </w:p>
    <w:p w14:paraId="32474A9F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4067692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6FFC3D0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0B7E0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0B7E0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D07D74F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2ème demande de majorations de salaire pour travail un jour férié</w:t>
      </w:r>
    </w:p>
    <w:p w14:paraId="00DBB5E3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Lieu, Date,</w:t>
      </w:r>
    </w:p>
    <w:p w14:paraId="07DD842F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Madame, Monsieur,</w:t>
      </w:r>
    </w:p>
    <w:p w14:paraId="5824B3D3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Le &lt; date &gt; je vous ai fait remarquer que les majorations de salaire pour travail un jour férié qui m’étaient dues ne m’avaient pas été payées.</w:t>
      </w:r>
    </w:p>
    <w:p w14:paraId="13138633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Je vous rappelle donc les motifs de ma précédente demande.</w:t>
      </w:r>
    </w:p>
    <w:p w14:paraId="6F101AE8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J’ai effectué &lt; nombre d’heures &gt; heures de travail le &lt; date &gt;, ce jour était un jour férié.</w:t>
      </w:r>
    </w:p>
    <w:p w14:paraId="57E521F4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i/>
          <w:iCs/>
          <w:u w:val="single"/>
          <w:lang w:eastAsia="fr-FR"/>
        </w:rPr>
        <w:t>S’il s’agit du 1er mai :</w:t>
      </w:r>
      <w:r w:rsidRPr="000B7E02">
        <w:rPr>
          <w:rFonts w:ascii="Arial" w:eastAsia="Times New Roman" w:hAnsi="Arial" w:cs="Arial"/>
          <w:bCs/>
          <w:lang w:eastAsia="fr-FR"/>
        </w:rPr>
        <w:t xml:space="preserve"> Je vous rappelle que l’article L. 3133-6 du code du travail prévoit une majoration de salaire de 100 % en cas de travail un 1er mai.</w:t>
      </w:r>
    </w:p>
    <w:p w14:paraId="0C54683B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i/>
          <w:iCs/>
          <w:u w:val="single"/>
          <w:lang w:eastAsia="fr-FR"/>
        </w:rPr>
        <w:t>S’il s’agit d’un jour férié autre que le 1er mai :</w:t>
      </w:r>
      <w:r w:rsidRPr="000B7E02">
        <w:rPr>
          <w:rFonts w:ascii="Arial" w:eastAsia="Times New Roman" w:hAnsi="Arial" w:cs="Arial"/>
          <w:bCs/>
          <w:lang w:eastAsia="fr-FR"/>
        </w:rPr>
        <w:t xml:space="preserve"> Je vous rappelle que notre convention collective prévoit une majoration de salaire de &lt; majoration de salaire prévue &gt; en cas de travail un jour férié.</w:t>
      </w:r>
    </w:p>
    <w:p w14:paraId="1D2F6A11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Les majorations de salaire qui me sont donc dues sont donc de : &lt; détaillez votre calcul &gt;</w:t>
      </w:r>
    </w:p>
    <w:p w14:paraId="3F04BE5B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Je vous demande donc une nouvelle et dernière fois de bien vouloir procéder au paiement de ces majorations de salaire sur mon prochain bulletin de paie.</w:t>
      </w:r>
    </w:p>
    <w:p w14:paraId="34077B08" w14:textId="77777777" w:rsidR="000B7E02" w:rsidRPr="000B7E02" w:rsidRDefault="000B7E02" w:rsidP="000B7E0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B7E02">
        <w:rPr>
          <w:rFonts w:ascii="Arial" w:eastAsia="Times New Roman" w:hAnsi="Arial" w:cs="Arial"/>
          <w:bCs/>
          <w:lang w:eastAsia="fr-FR"/>
        </w:rPr>
        <w:t>Si vous ne répondez pas favorablement à ma demande, je me verrais dans l’obligation de saisir le Conseil des Prud’hommes afin de demander le paiement de ces majorations ainsi que le paiement de dommages intérêts au titre du préjudice subi.</w:t>
      </w:r>
    </w:p>
    <w:p w14:paraId="1E07B0CF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816B2F1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09DB94CE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A089" w14:textId="77777777" w:rsidR="006A243E" w:rsidRDefault="006A243E" w:rsidP="002C45CC">
      <w:pPr>
        <w:spacing w:after="0" w:line="240" w:lineRule="auto"/>
      </w:pPr>
      <w:r>
        <w:separator/>
      </w:r>
    </w:p>
  </w:endnote>
  <w:endnote w:type="continuationSeparator" w:id="0">
    <w:p w14:paraId="0103D473" w14:textId="77777777" w:rsidR="006A243E" w:rsidRDefault="006A243E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C071C" w14:textId="77777777" w:rsidR="006A243E" w:rsidRDefault="006A243E" w:rsidP="002C45CC">
      <w:pPr>
        <w:spacing w:after="0" w:line="240" w:lineRule="auto"/>
      </w:pPr>
      <w:r>
        <w:separator/>
      </w:r>
    </w:p>
  </w:footnote>
  <w:footnote w:type="continuationSeparator" w:id="0">
    <w:p w14:paraId="09C6B814" w14:textId="77777777" w:rsidR="006A243E" w:rsidRDefault="006A243E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9A45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4F91CC15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DA9"/>
    <w:rsid w:val="0000435F"/>
    <w:rsid w:val="0000541B"/>
    <w:rsid w:val="0002103C"/>
    <w:rsid w:val="00035116"/>
    <w:rsid w:val="000B7E02"/>
    <w:rsid w:val="00136DA9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A243E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D59AA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E1C47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2ABE1"/>
  <w15:docId w15:val="{ECCB7421-1FB5-4533-8A14-25220901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A6A6C-DA33-44B8-9426-53469D5DA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8</TotalTime>
  <Pages>2</Pages>
  <Words>456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2016-02-23T10:33:00Z</dcterms:created>
  <dcterms:modified xsi:type="dcterms:W3CDTF">2026-05-13T10:03:00Z</dcterms:modified>
</cp:coreProperties>
</file>